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86060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KELYNG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5A2609E8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Stock, Essex. Husbandman.</w:t>
      </w:r>
    </w:p>
    <w:p w14:paraId="0056EA9E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21736101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625D2048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John Arthur(q.v.) brought a plaint of debt against him and four others.</w:t>
      </w:r>
    </w:p>
    <w:p w14:paraId="29AC45DF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07383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>)</w:t>
      </w:r>
    </w:p>
    <w:p w14:paraId="51013C13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376A8A5B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0D4A9CA7" w14:textId="77777777" w:rsidR="00CE1E0C" w:rsidRDefault="00CE1E0C" w:rsidP="00CE1E0C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6 August 2022</w:t>
      </w:r>
    </w:p>
    <w:p w14:paraId="133589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E6047" w14:textId="77777777" w:rsidR="00CE1E0C" w:rsidRDefault="00CE1E0C" w:rsidP="009139A6">
      <w:r>
        <w:separator/>
      </w:r>
    </w:p>
  </w:endnote>
  <w:endnote w:type="continuationSeparator" w:id="0">
    <w:p w14:paraId="07D18547" w14:textId="77777777" w:rsidR="00CE1E0C" w:rsidRDefault="00CE1E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16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C1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A9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3412" w14:textId="77777777" w:rsidR="00CE1E0C" w:rsidRDefault="00CE1E0C" w:rsidP="009139A6">
      <w:r>
        <w:separator/>
      </w:r>
    </w:p>
  </w:footnote>
  <w:footnote w:type="continuationSeparator" w:id="0">
    <w:p w14:paraId="036D7FE2" w14:textId="77777777" w:rsidR="00CE1E0C" w:rsidRDefault="00CE1E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89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07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4C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1E0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E8356"/>
  <w15:chartTrackingRefBased/>
  <w15:docId w15:val="{23E34B69-F4B2-4465-A4E0-162A39D4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1E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2023-01-14T20:08:00Z</dcterms:created>
  <dcterms:modified xsi:type="dcterms:W3CDTF">2023-01-14T20:09:00Z</dcterms:modified>
</cp:coreProperties>
</file>